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4B9" w:rsidRDefault="007244B9" w:rsidP="007244B9">
      <w:pPr>
        <w:pStyle w:val="Heading1"/>
        <w:keepLines/>
        <w:widowControl w:val="0"/>
        <w:numPr>
          <w:ilvl w:val="0"/>
          <w:numId w:val="1"/>
        </w:numPr>
      </w:pPr>
      <w:r>
        <w:t>GENERAL</w:t>
      </w:r>
    </w:p>
    <w:p w:rsidR="007244B9" w:rsidRDefault="007244B9" w:rsidP="007244B9">
      <w:pPr>
        <w:pStyle w:val="Heading2"/>
        <w:keepLines/>
        <w:widowControl w:val="0"/>
        <w:numPr>
          <w:ilvl w:val="1"/>
          <w:numId w:val="1"/>
        </w:numPr>
      </w:pPr>
      <w:r>
        <w:t>SECTION INCLUDES</w:t>
      </w:r>
    </w:p>
    <w:p w:rsidR="007244B9" w:rsidRDefault="007244B9" w:rsidP="007244B9">
      <w:pPr>
        <w:pStyle w:val="Heading3"/>
        <w:keepLines/>
        <w:widowControl w:val="0"/>
        <w:numPr>
          <w:ilvl w:val="2"/>
          <w:numId w:val="1"/>
        </w:numPr>
      </w:pPr>
      <w:proofErr w:type="gramStart"/>
      <w:r>
        <w:t>Pipe, ductwork, and equipment hangers, supports, anchors, saddles and shields.</w:t>
      </w:r>
      <w:proofErr w:type="gramEnd"/>
    </w:p>
    <w:p w:rsidR="007244B9" w:rsidRDefault="007244B9" w:rsidP="007244B9">
      <w:pPr>
        <w:pStyle w:val="Heading3"/>
        <w:keepLines/>
        <w:widowControl w:val="0"/>
        <w:numPr>
          <w:ilvl w:val="2"/>
          <w:numId w:val="1"/>
        </w:numPr>
      </w:pPr>
      <w:proofErr w:type="gramStart"/>
      <w:r>
        <w:t>Mechanical flashing.</w:t>
      </w:r>
      <w:proofErr w:type="gramEnd"/>
    </w:p>
    <w:p w:rsidR="007244B9" w:rsidRDefault="007244B9" w:rsidP="007244B9">
      <w:pPr>
        <w:pStyle w:val="Heading3"/>
        <w:keepLines/>
        <w:widowControl w:val="0"/>
        <w:numPr>
          <w:ilvl w:val="2"/>
          <w:numId w:val="1"/>
        </w:numPr>
      </w:pPr>
      <w:r>
        <w:t>Equipment curbs.</w:t>
      </w:r>
    </w:p>
    <w:p w:rsidR="007244B9" w:rsidRDefault="007244B9" w:rsidP="007244B9">
      <w:pPr>
        <w:pStyle w:val="Heading3"/>
        <w:keepLines/>
        <w:widowControl w:val="0"/>
        <w:numPr>
          <w:ilvl w:val="2"/>
          <w:numId w:val="1"/>
        </w:numPr>
      </w:pPr>
      <w:proofErr w:type="gramStart"/>
      <w:r>
        <w:t>Mechanical sleeves and seals.</w:t>
      </w:r>
      <w:proofErr w:type="gramEnd"/>
    </w:p>
    <w:p w:rsidR="007244B9" w:rsidRDefault="007244B9" w:rsidP="007244B9">
      <w:pPr>
        <w:pStyle w:val="Heading3"/>
        <w:keepLines/>
        <w:widowControl w:val="0"/>
        <w:numPr>
          <w:ilvl w:val="2"/>
          <w:numId w:val="1"/>
        </w:numPr>
      </w:pPr>
      <w:r>
        <w:t>Flashing and sealing equipment and pipe stacks.</w:t>
      </w:r>
    </w:p>
    <w:p w:rsidR="007244B9" w:rsidRDefault="007244B9" w:rsidP="007244B9">
      <w:pPr>
        <w:pStyle w:val="Heading3"/>
        <w:keepLines/>
        <w:widowControl w:val="0"/>
        <w:numPr>
          <w:ilvl w:val="2"/>
          <w:numId w:val="1"/>
        </w:numPr>
      </w:pPr>
      <w:proofErr w:type="gramStart"/>
      <w:r>
        <w:t xml:space="preserve">Sealants, </w:t>
      </w:r>
      <w:proofErr w:type="spellStart"/>
      <w:r>
        <w:t>firestop</w:t>
      </w:r>
      <w:proofErr w:type="spellEnd"/>
      <w:r>
        <w:t xml:space="preserve"> insulation, putty and compounds.</w:t>
      </w:r>
      <w:proofErr w:type="gramEnd"/>
    </w:p>
    <w:p w:rsidR="007244B9" w:rsidRPr="007244B9" w:rsidRDefault="007244B9" w:rsidP="007244B9">
      <w:pPr>
        <w:pStyle w:val="Heading3"/>
        <w:keepLines/>
        <w:widowControl w:val="0"/>
        <w:numPr>
          <w:ilvl w:val="2"/>
          <w:numId w:val="1"/>
        </w:numPr>
      </w:pPr>
      <w:r w:rsidRPr="007244B9">
        <w:t>Pipe Stands</w:t>
      </w:r>
    </w:p>
    <w:p w:rsidR="007244B9" w:rsidRDefault="007244B9" w:rsidP="007244B9">
      <w:pPr>
        <w:pStyle w:val="Heading2"/>
        <w:numPr>
          <w:ilvl w:val="1"/>
          <w:numId w:val="1"/>
        </w:numPr>
      </w:pPr>
      <w:r>
        <w:t>REFERENCE SECTION 23 05 00 FOR THE FOLLOWING:</w:t>
      </w:r>
    </w:p>
    <w:p w:rsidR="007244B9" w:rsidRDefault="007244B9" w:rsidP="007244B9">
      <w:pPr>
        <w:pStyle w:val="Heading3"/>
        <w:numPr>
          <w:ilvl w:val="2"/>
          <w:numId w:val="1"/>
        </w:numPr>
      </w:pPr>
      <w:proofErr w:type="gramStart"/>
      <w:r>
        <w:t>Quality assurance.</w:t>
      </w:r>
      <w:proofErr w:type="gramEnd"/>
    </w:p>
    <w:p w:rsidR="007244B9" w:rsidRDefault="007244B9" w:rsidP="007244B9">
      <w:pPr>
        <w:pStyle w:val="Heading3"/>
        <w:numPr>
          <w:ilvl w:val="2"/>
          <w:numId w:val="1"/>
        </w:numPr>
      </w:pPr>
      <w:proofErr w:type="gramStart"/>
      <w:r>
        <w:t>References.</w:t>
      </w:r>
      <w:proofErr w:type="gramEnd"/>
    </w:p>
    <w:p w:rsidR="007244B9" w:rsidRPr="00650008" w:rsidRDefault="007244B9" w:rsidP="007244B9">
      <w:pPr>
        <w:pStyle w:val="Heading3"/>
        <w:numPr>
          <w:ilvl w:val="2"/>
          <w:numId w:val="1"/>
        </w:numPr>
      </w:pPr>
      <w:proofErr w:type="gramStart"/>
      <w:r w:rsidRPr="00650008">
        <w:t>Submittals</w:t>
      </w:r>
      <w:r>
        <w:t>.</w:t>
      </w:r>
      <w:proofErr w:type="gramEnd"/>
    </w:p>
    <w:p w:rsidR="007244B9" w:rsidRPr="00650008" w:rsidRDefault="007244B9" w:rsidP="007244B9">
      <w:pPr>
        <w:pStyle w:val="Heading3"/>
        <w:numPr>
          <w:ilvl w:val="2"/>
          <w:numId w:val="1"/>
        </w:numPr>
      </w:pPr>
      <w:proofErr w:type="gramStart"/>
      <w:r w:rsidRPr="00650008">
        <w:t>Operation and maintenance manuals.</w:t>
      </w:r>
      <w:proofErr w:type="gramEnd"/>
    </w:p>
    <w:p w:rsidR="007244B9" w:rsidRDefault="007244B9" w:rsidP="007244B9">
      <w:pPr>
        <w:pStyle w:val="Heading3"/>
        <w:numPr>
          <w:ilvl w:val="2"/>
          <w:numId w:val="1"/>
        </w:numPr>
      </w:pPr>
      <w:proofErr w:type="gramStart"/>
      <w:r>
        <w:t>Project record documents.</w:t>
      </w:r>
      <w:proofErr w:type="gramEnd"/>
    </w:p>
    <w:p w:rsidR="007244B9" w:rsidRPr="00650008" w:rsidRDefault="007244B9" w:rsidP="007244B9">
      <w:pPr>
        <w:pStyle w:val="Heading3"/>
        <w:numPr>
          <w:ilvl w:val="2"/>
          <w:numId w:val="1"/>
        </w:numPr>
      </w:pPr>
      <w:proofErr w:type="gramStart"/>
      <w:r>
        <w:t>Delivery, storage, and handling.</w:t>
      </w:r>
      <w:proofErr w:type="gramEnd"/>
    </w:p>
    <w:p w:rsidR="007244B9" w:rsidRDefault="007244B9" w:rsidP="007244B9">
      <w:pPr>
        <w:pStyle w:val="Heading1"/>
        <w:keepLines/>
        <w:widowControl w:val="0"/>
        <w:numPr>
          <w:ilvl w:val="0"/>
          <w:numId w:val="1"/>
        </w:numPr>
      </w:pPr>
      <w:r>
        <w:t>PRODUCTS</w:t>
      </w:r>
    </w:p>
    <w:p w:rsidR="007244B9" w:rsidRPr="007244B9" w:rsidRDefault="007244B9" w:rsidP="007244B9">
      <w:pPr>
        <w:pStyle w:val="Heading2"/>
        <w:keepLines/>
        <w:widowControl w:val="0"/>
        <w:numPr>
          <w:ilvl w:val="1"/>
          <w:numId w:val="1"/>
        </w:numPr>
      </w:pPr>
      <w:r w:rsidRPr="007244B9">
        <w:t>PIPE HANGERS AND SUPPORTS</w:t>
      </w:r>
    </w:p>
    <w:p w:rsidR="007244B9" w:rsidRDefault="007244B9" w:rsidP="007244B9">
      <w:pPr>
        <w:pStyle w:val="Heading3"/>
        <w:keepLines/>
        <w:widowControl w:val="0"/>
        <w:numPr>
          <w:ilvl w:val="2"/>
          <w:numId w:val="1"/>
        </w:numPr>
      </w:pPr>
      <w:r>
        <w:t>Hydronic Piping:</w:t>
      </w:r>
    </w:p>
    <w:p w:rsidR="007244B9" w:rsidRDefault="007244B9" w:rsidP="007244B9">
      <w:pPr>
        <w:pStyle w:val="Heading4"/>
        <w:keepLines/>
        <w:widowControl w:val="0"/>
        <w:numPr>
          <w:ilvl w:val="3"/>
          <w:numId w:val="1"/>
        </w:numPr>
      </w:pPr>
      <w:r>
        <w:t>Conform to International Mechanical Code, ASME B31.9, ASTM F708, MSS SP58, MSS SP69 and MSS SP89 as applicable.</w:t>
      </w:r>
    </w:p>
    <w:p w:rsidR="007244B9" w:rsidRDefault="007244B9" w:rsidP="007244B9">
      <w:pPr>
        <w:pStyle w:val="Heading3"/>
        <w:keepLines/>
        <w:widowControl w:val="0"/>
        <w:numPr>
          <w:ilvl w:val="2"/>
          <w:numId w:val="1"/>
        </w:numPr>
      </w:pPr>
      <w:r>
        <w:t>Steam and Steam Condensate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Refrigerant Piping</w:t>
      </w:r>
    </w:p>
    <w:p w:rsidR="007244B9" w:rsidRDefault="007244B9" w:rsidP="007244B9">
      <w:pPr>
        <w:pStyle w:val="Heading4"/>
        <w:keepLines/>
        <w:widowControl w:val="0"/>
        <w:numPr>
          <w:ilvl w:val="3"/>
          <w:numId w:val="1"/>
        </w:numPr>
      </w:pPr>
      <w:r>
        <w:t>Conform to International Mechanical Code, ASME B31.1, ASTM F708, MSS SP58, MSS SP69, MSS SP89, as applicable.</w:t>
      </w:r>
    </w:p>
    <w:p w:rsidR="007244B9" w:rsidRDefault="007244B9" w:rsidP="007244B9">
      <w:pPr>
        <w:pStyle w:val="Heading3"/>
        <w:keepLines/>
        <w:widowControl w:val="0"/>
        <w:numPr>
          <w:ilvl w:val="2"/>
          <w:numId w:val="1"/>
        </w:numPr>
      </w:pPr>
      <w:r>
        <w:t>Hangers and Supports:</w:t>
      </w:r>
      <w:r>
        <w:tab/>
      </w:r>
      <w:r>
        <w:tab/>
      </w:r>
    </w:p>
    <w:p w:rsidR="007244B9" w:rsidRDefault="007244B9" w:rsidP="007244B9">
      <w:pPr>
        <w:pStyle w:val="Heading4"/>
        <w:keepLines/>
        <w:widowControl w:val="0"/>
        <w:numPr>
          <w:ilvl w:val="3"/>
          <w:numId w:val="1"/>
        </w:numPr>
      </w:pPr>
      <w:proofErr w:type="gramStart"/>
      <w:r>
        <w:lastRenderedPageBreak/>
        <w:t>Hangers for Hot and Cold Pipe Sizes 1/2 to 1</w:t>
      </w:r>
      <w:r>
        <w:noBreakHyphen/>
        <w:t>1/2 Inch, Carbon steel, adjustable swivel, band type.</w:t>
      </w:r>
      <w:proofErr w:type="gramEnd"/>
    </w:p>
    <w:p w:rsidR="007244B9" w:rsidRDefault="007244B9" w:rsidP="007244B9">
      <w:pPr>
        <w:pStyle w:val="Heading4"/>
        <w:keepLines/>
        <w:widowControl w:val="0"/>
        <w:numPr>
          <w:ilvl w:val="3"/>
          <w:numId w:val="1"/>
        </w:numPr>
      </w:pPr>
      <w:r>
        <w:t>Hangers for Cold Pipe Sizes 2 Inches and Over: Carbon steel, adjustable, clevis.</w:t>
      </w:r>
    </w:p>
    <w:p w:rsidR="007244B9" w:rsidRDefault="007244B9" w:rsidP="007244B9">
      <w:pPr>
        <w:pStyle w:val="Heading4"/>
        <w:keepLines/>
        <w:widowControl w:val="0"/>
        <w:numPr>
          <w:ilvl w:val="3"/>
          <w:numId w:val="1"/>
        </w:numPr>
      </w:pPr>
      <w:proofErr w:type="gramStart"/>
      <w:r>
        <w:t>Hangers for Hot Pipe Sizes 2 to 4 Inches; Carbon steel, adjustable, clevis.</w:t>
      </w:r>
      <w:proofErr w:type="gramEnd"/>
    </w:p>
    <w:p w:rsidR="007244B9" w:rsidRDefault="007244B9" w:rsidP="007244B9">
      <w:pPr>
        <w:pStyle w:val="Heading4"/>
        <w:keepLines/>
        <w:widowControl w:val="0"/>
        <w:numPr>
          <w:ilvl w:val="3"/>
          <w:numId w:val="1"/>
        </w:numPr>
      </w:pPr>
      <w:r>
        <w:t>Hangers for Hot Pipe Sizes 6 Inches and Over:  Adjustable steel yoke, cast iron roll, double hanger.</w:t>
      </w:r>
    </w:p>
    <w:p w:rsidR="007244B9" w:rsidRDefault="007244B9" w:rsidP="007244B9">
      <w:pPr>
        <w:pStyle w:val="Heading4"/>
        <w:keepLines/>
        <w:widowControl w:val="0"/>
        <w:numPr>
          <w:ilvl w:val="3"/>
          <w:numId w:val="1"/>
        </w:numPr>
      </w:pPr>
      <w:r>
        <w:t>Multiple or Trapeze Hangers: Steel channels with welded spacers and hanger rods.</w:t>
      </w:r>
    </w:p>
    <w:p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rsidR="007244B9" w:rsidRDefault="007244B9" w:rsidP="007244B9">
      <w:pPr>
        <w:pStyle w:val="Heading4"/>
        <w:keepLines/>
        <w:widowControl w:val="0"/>
        <w:numPr>
          <w:ilvl w:val="3"/>
          <w:numId w:val="1"/>
        </w:numPr>
      </w:pPr>
      <w:r>
        <w:t>Wall Support for Hot Pipe Sizes 6 Inches (150 mm) and Over: Welded steel bracket and wrought steel clamp with adjustable steel yoke and cast iron roll.</w:t>
      </w:r>
    </w:p>
    <w:p w:rsidR="007244B9" w:rsidRDefault="007244B9" w:rsidP="007244B9">
      <w:pPr>
        <w:pStyle w:val="Heading4"/>
        <w:keepLines/>
        <w:widowControl w:val="0"/>
        <w:numPr>
          <w:ilvl w:val="3"/>
          <w:numId w:val="1"/>
        </w:numPr>
      </w:pPr>
      <w:r>
        <w:t>Wall Support for Pipe Sizes to 3 Inches:  Cast iron hook.</w:t>
      </w:r>
    </w:p>
    <w:p w:rsidR="007244B9" w:rsidRDefault="007244B9" w:rsidP="007244B9">
      <w:pPr>
        <w:pStyle w:val="Heading4"/>
        <w:keepLines/>
        <w:widowControl w:val="0"/>
        <w:numPr>
          <w:ilvl w:val="3"/>
          <w:numId w:val="1"/>
        </w:numPr>
      </w:pPr>
      <w:r>
        <w:t>Wall Support for Pipe Sizes 4 Inches and Over:  Welded steel bracket and wrought steel clamp.</w:t>
      </w:r>
    </w:p>
    <w:p w:rsidR="007244B9" w:rsidRDefault="007244B9" w:rsidP="007244B9">
      <w:pPr>
        <w:pStyle w:val="Heading4"/>
        <w:keepLines/>
        <w:widowControl w:val="0"/>
        <w:numPr>
          <w:ilvl w:val="3"/>
          <w:numId w:val="1"/>
        </w:numPr>
      </w:pPr>
      <w:r>
        <w:t>Vertical Support:  Steel riser clamp.</w:t>
      </w:r>
    </w:p>
    <w:p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rsidR="007244B9" w:rsidRDefault="007244B9" w:rsidP="007244B9">
      <w:pPr>
        <w:pStyle w:val="Heading4"/>
        <w:keepLines/>
        <w:widowControl w:val="0"/>
        <w:numPr>
          <w:ilvl w:val="3"/>
          <w:numId w:val="1"/>
        </w:numPr>
      </w:pPr>
      <w:r>
        <w:t>Copper Pipe Support:  Carbon steel ring, adjustable, copper plated.</w:t>
      </w:r>
    </w:p>
    <w:p w:rsidR="007244B9" w:rsidRDefault="007244B9" w:rsidP="007244B9">
      <w:pPr>
        <w:pStyle w:val="Heading4"/>
        <w:keepLines/>
        <w:widowControl w:val="0"/>
        <w:numPr>
          <w:ilvl w:val="3"/>
          <w:numId w:val="1"/>
        </w:numPr>
      </w:pPr>
      <w:r>
        <w:t>Roof Support for Hot and Cold Pipe:  See PIPE STANDS section below.</w:t>
      </w:r>
    </w:p>
    <w:p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rsidR="007244B9" w:rsidRDefault="007244B9" w:rsidP="007244B9">
      <w:pPr>
        <w:pStyle w:val="Heading4"/>
        <w:keepLines/>
        <w:widowControl w:val="0"/>
        <w:numPr>
          <w:ilvl w:val="3"/>
          <w:numId w:val="1"/>
        </w:numPr>
      </w:pPr>
      <w:r>
        <w:t>See Section 23 05 48 for vibration isolation hangers and supports if applicable.</w:t>
      </w:r>
    </w:p>
    <w:p w:rsidR="007244B9" w:rsidRDefault="007244B9" w:rsidP="007244B9">
      <w:pPr>
        <w:pStyle w:val="Heading2"/>
        <w:keepLines/>
        <w:widowControl w:val="0"/>
        <w:numPr>
          <w:ilvl w:val="1"/>
          <w:numId w:val="1"/>
        </w:numPr>
      </w:pPr>
      <w:r>
        <w:t>DUCTWORK HANGERS AND SUPPORTS</w:t>
      </w:r>
    </w:p>
    <w:p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rsidR="007244B9" w:rsidRDefault="007244B9" w:rsidP="007244B9">
      <w:pPr>
        <w:pStyle w:val="Heading3"/>
        <w:numPr>
          <w:ilvl w:val="2"/>
          <w:numId w:val="1"/>
        </w:numPr>
      </w:pPr>
      <w:r>
        <w:t>Steel Cables for Galvanized-Steel Ducts:  Galvanized steel complying with ASTM </w:t>
      </w:r>
      <w:proofErr w:type="gramStart"/>
      <w:r>
        <w:t>A</w:t>
      </w:r>
      <w:proofErr w:type="gramEnd"/>
      <w:r>
        <w:t> 603.</w:t>
      </w:r>
    </w:p>
    <w:p w:rsidR="007244B9" w:rsidRDefault="007244B9" w:rsidP="007244B9">
      <w:pPr>
        <w:pStyle w:val="Heading3"/>
        <w:numPr>
          <w:ilvl w:val="2"/>
          <w:numId w:val="1"/>
        </w:numPr>
      </w:pPr>
      <w:r>
        <w:t>Steel Cables for Stainless-Steel Ducts:  Stainless steel complying with ASTM </w:t>
      </w:r>
      <w:proofErr w:type="gramStart"/>
      <w:r>
        <w:t>A</w:t>
      </w:r>
      <w:proofErr w:type="gramEnd"/>
      <w:r>
        <w:t> 492.</w:t>
      </w:r>
    </w:p>
    <w:p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rsidR="007244B9" w:rsidRDefault="007244B9" w:rsidP="007244B9">
      <w:pPr>
        <w:pStyle w:val="Heading3"/>
        <w:numPr>
          <w:ilvl w:val="2"/>
          <w:numId w:val="1"/>
        </w:numPr>
      </w:pPr>
      <w:r>
        <w:t>Duct Attachments:  Sheet metal screws, blind rivets, or self-tapping metal screws; compatible with duct materials.</w:t>
      </w:r>
    </w:p>
    <w:p w:rsidR="007244B9" w:rsidRDefault="007244B9" w:rsidP="007244B9">
      <w:pPr>
        <w:pStyle w:val="Heading3"/>
        <w:numPr>
          <w:ilvl w:val="2"/>
          <w:numId w:val="1"/>
        </w:numPr>
      </w:pPr>
      <w:r>
        <w:t>Trapeze and Riser Supports:</w:t>
      </w:r>
    </w:p>
    <w:p w:rsidR="007244B9" w:rsidRDefault="007244B9" w:rsidP="007244B9">
      <w:pPr>
        <w:pStyle w:val="Heading4"/>
        <w:numPr>
          <w:ilvl w:val="3"/>
          <w:numId w:val="1"/>
        </w:numPr>
      </w:pPr>
      <w:proofErr w:type="gramStart"/>
      <w:r>
        <w:t>Supports for Galvanized-Steel Ducts:  Galvanized-steel shapes and plates.</w:t>
      </w:r>
      <w:proofErr w:type="gramEnd"/>
    </w:p>
    <w:p w:rsidR="007244B9" w:rsidRDefault="007244B9" w:rsidP="007244B9">
      <w:pPr>
        <w:pStyle w:val="Heading4"/>
        <w:numPr>
          <w:ilvl w:val="3"/>
          <w:numId w:val="1"/>
        </w:numPr>
      </w:pPr>
      <w:proofErr w:type="gramStart"/>
      <w:r>
        <w:t>Supports for Exposed Stainless-Steel Ducts:  Stainless-steel shapes and plates.</w:t>
      </w:r>
      <w:proofErr w:type="gramEnd"/>
    </w:p>
    <w:p w:rsidR="007244B9" w:rsidRDefault="007244B9" w:rsidP="007244B9">
      <w:pPr>
        <w:pStyle w:val="Heading2"/>
        <w:keepLines/>
        <w:widowControl w:val="0"/>
        <w:numPr>
          <w:ilvl w:val="1"/>
          <w:numId w:val="1"/>
        </w:numPr>
      </w:pPr>
      <w:r>
        <w:t>ACCESSORIES</w:t>
      </w:r>
    </w:p>
    <w:p w:rsidR="007244B9" w:rsidRDefault="007244B9" w:rsidP="007244B9">
      <w:pPr>
        <w:pStyle w:val="Heading3"/>
        <w:keepLines/>
        <w:widowControl w:val="0"/>
        <w:numPr>
          <w:ilvl w:val="2"/>
          <w:numId w:val="1"/>
        </w:numPr>
      </w:pPr>
      <w:r>
        <w:t>Hanger Rods: ASTM A36 steel or galvanized threaded both ends, threaded one end, or continuous threaded.</w:t>
      </w:r>
    </w:p>
    <w:p w:rsidR="007244B9" w:rsidRDefault="007244B9" w:rsidP="007244B9">
      <w:pPr>
        <w:pStyle w:val="Heading4"/>
        <w:numPr>
          <w:ilvl w:val="3"/>
          <w:numId w:val="1"/>
        </w:numPr>
      </w:pPr>
      <w:r>
        <w:t>Ductwork:  Use double nuts and lock washers on threaded rod supports.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lastRenderedPageBreak/>
        <w:t>Inserts: Malleable iron case of galvanized steel shell and expander plug for threaded connection with lateral adjustment, top slot for reinforcing rods, lugs for attaching to forms; size inserts to suit threaded hanger rods.</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t>Metal Flashing: 26 gage galvanized steel.</w:t>
      </w:r>
    </w:p>
    <w:p w:rsidR="007244B9" w:rsidRDefault="007244B9" w:rsidP="007244B9">
      <w:pPr>
        <w:pStyle w:val="Heading3"/>
        <w:keepLines/>
        <w:widowControl w:val="0"/>
        <w:numPr>
          <w:ilvl w:val="2"/>
          <w:numId w:val="1"/>
        </w:numPr>
      </w:pPr>
      <w:r>
        <w:t xml:space="preserve">Metal </w:t>
      </w:r>
      <w:proofErr w:type="spellStart"/>
      <w:r>
        <w:t>Counterflashing</w:t>
      </w:r>
      <w:proofErr w:type="spellEnd"/>
      <w:r>
        <w:t>: 22 gage galvanized steel.</w:t>
      </w:r>
    </w:p>
    <w:p w:rsidR="007244B9" w:rsidRDefault="007244B9" w:rsidP="007244B9">
      <w:pPr>
        <w:pStyle w:val="Heading3"/>
        <w:keepLines/>
        <w:widowControl w:val="0"/>
        <w:numPr>
          <w:ilvl w:val="2"/>
          <w:numId w:val="1"/>
        </w:numPr>
      </w:pPr>
      <w:r>
        <w:t>Lead Flashing:</w:t>
      </w:r>
    </w:p>
    <w:p w:rsidR="007244B9" w:rsidRDefault="007244B9" w:rsidP="007244B9">
      <w:pPr>
        <w:pStyle w:val="Heading4"/>
        <w:keepLines/>
        <w:widowControl w:val="0"/>
        <w:numPr>
          <w:ilvl w:val="3"/>
          <w:numId w:val="1"/>
        </w:numPr>
      </w:pPr>
      <w:r>
        <w:t xml:space="preserve">Waterproofing: 5 </w:t>
      </w:r>
      <w:proofErr w:type="spellStart"/>
      <w:r>
        <w:t>lb</w:t>
      </w:r>
      <w:proofErr w:type="spellEnd"/>
      <w:r>
        <w:t>/</w:t>
      </w:r>
      <w:proofErr w:type="spellStart"/>
      <w:r>
        <w:t>sq</w:t>
      </w:r>
      <w:proofErr w:type="spellEnd"/>
      <w:r>
        <w:t xml:space="preserve"> </w:t>
      </w:r>
      <w:proofErr w:type="spellStart"/>
      <w:r>
        <w:t>ft</w:t>
      </w:r>
      <w:proofErr w:type="spellEnd"/>
      <w:r>
        <w:t xml:space="preserve"> sheet lead</w:t>
      </w:r>
    </w:p>
    <w:p w:rsidR="007244B9" w:rsidRDefault="007244B9" w:rsidP="007244B9">
      <w:pPr>
        <w:pStyle w:val="Heading4"/>
        <w:keepLines/>
        <w:widowControl w:val="0"/>
        <w:numPr>
          <w:ilvl w:val="3"/>
          <w:numId w:val="1"/>
        </w:numPr>
      </w:pPr>
      <w:r>
        <w:t xml:space="preserve">Soundproofing: 1 </w:t>
      </w:r>
      <w:proofErr w:type="spellStart"/>
      <w:r>
        <w:t>lb</w:t>
      </w:r>
      <w:proofErr w:type="spellEnd"/>
      <w:r>
        <w:t>/</w:t>
      </w:r>
      <w:proofErr w:type="spellStart"/>
      <w:r>
        <w:t>sq</w:t>
      </w:r>
      <w:proofErr w:type="spellEnd"/>
      <w:r>
        <w:t xml:space="preserve"> </w:t>
      </w:r>
      <w:proofErr w:type="spellStart"/>
      <w:r>
        <w:t>ft</w:t>
      </w:r>
      <w:proofErr w:type="spellEnd"/>
      <w:r>
        <w:t xml:space="preserve"> sheet lead.</w:t>
      </w:r>
    </w:p>
    <w:p w:rsidR="007244B9" w:rsidRDefault="007244B9" w:rsidP="007244B9">
      <w:pPr>
        <w:pStyle w:val="Heading3"/>
        <w:keepLines/>
        <w:widowControl w:val="0"/>
        <w:numPr>
          <w:ilvl w:val="2"/>
          <w:numId w:val="1"/>
        </w:numPr>
      </w:pPr>
      <w:r>
        <w:t xml:space="preserve">Flexible Flashing: 47 mil thick sheet </w:t>
      </w:r>
      <w:proofErr w:type="spellStart"/>
      <w:r>
        <w:t>buty</w:t>
      </w:r>
      <w:proofErr w:type="spellEnd"/>
      <w:r>
        <w:t>; compatible with roofing.</w:t>
      </w:r>
    </w:p>
    <w:p w:rsidR="007244B9" w:rsidRDefault="007244B9" w:rsidP="007244B9">
      <w:pPr>
        <w:pStyle w:val="Heading3"/>
        <w:keepLines/>
        <w:widowControl w:val="0"/>
        <w:numPr>
          <w:ilvl w:val="2"/>
          <w:numId w:val="1"/>
        </w:numPr>
      </w:pPr>
      <w:r>
        <w:t xml:space="preserve">Caps: Steel, 22 gage minimum; 16 </w:t>
      </w:r>
      <w:proofErr w:type="gramStart"/>
      <w:r>
        <w:t>gage</w:t>
      </w:r>
      <w:proofErr w:type="gramEnd"/>
      <w:r>
        <w:t xml:space="preserve"> at fire resistant elements.</w:t>
      </w:r>
    </w:p>
    <w:p w:rsidR="007244B9" w:rsidRDefault="007244B9" w:rsidP="007244B9">
      <w:pPr>
        <w:pStyle w:val="Heading2"/>
        <w:keepLines/>
        <w:widowControl w:val="0"/>
        <w:numPr>
          <w:ilvl w:val="1"/>
          <w:numId w:val="1"/>
        </w:numPr>
      </w:pPr>
      <w:r>
        <w:t>EQUIPMENT CURBS</w:t>
      </w:r>
    </w:p>
    <w:p w:rsidR="007244B9" w:rsidRDefault="007244B9" w:rsidP="007244B9">
      <w:pPr>
        <w:pStyle w:val="Heading3"/>
        <w:keepLines/>
        <w:widowControl w:val="0"/>
        <w:numPr>
          <w:ilvl w:val="2"/>
          <w:numId w:val="1"/>
        </w:numPr>
      </w:pPr>
      <w:r>
        <w:t xml:space="preserve">Fabrication:  Welded 18 </w:t>
      </w:r>
      <w:proofErr w:type="gramStart"/>
      <w:r>
        <w:t>gage</w:t>
      </w:r>
      <w:proofErr w:type="gramEnd"/>
      <w:r>
        <w:t xml:space="preserve"> galvanized steel shell and base, mitered 3 inch cant, variable step to match roof insulation, 1</w:t>
      </w:r>
      <w:r>
        <w:noBreakHyphen/>
        <w:t xml:space="preserve">1/2 inch thick insulation, factory installed wood </w:t>
      </w:r>
      <w:proofErr w:type="spellStart"/>
      <w:r>
        <w:t>nailer</w:t>
      </w:r>
      <w:proofErr w:type="spellEnd"/>
      <w:r>
        <w:t>.  Minimum 18 inch height, unless specified otherwise.</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rsidR="007244B9" w:rsidRDefault="007244B9" w:rsidP="007244B9">
      <w:pPr>
        <w:pStyle w:val="Heading3"/>
        <w:keepLines/>
        <w:widowControl w:val="0"/>
        <w:numPr>
          <w:ilvl w:val="2"/>
          <w:numId w:val="1"/>
        </w:numPr>
      </w:pPr>
      <w:r>
        <w:t xml:space="preserve">Sleeves for Pipes </w:t>
      </w:r>
      <w:proofErr w:type="gramStart"/>
      <w:r>
        <w:t>Through</w:t>
      </w:r>
      <w:proofErr w:type="gramEnd"/>
      <w:r>
        <w:t xml:space="preserve"> Non</w:t>
      </w:r>
      <w:r>
        <w:noBreakHyphen/>
        <w:t xml:space="preserve">fire Rated </w:t>
      </w:r>
      <w:r w:rsidR="003D7496">
        <w:t>Floors and Walls</w:t>
      </w:r>
      <w:r>
        <w:t>:  18 gage galvanized steel.</w:t>
      </w:r>
    </w:p>
    <w:p w:rsidR="007244B9" w:rsidRDefault="007244B9" w:rsidP="003D7496">
      <w:pPr>
        <w:pStyle w:val="Heading3"/>
        <w:keepLines/>
        <w:widowControl w:val="0"/>
        <w:numPr>
          <w:ilvl w:val="2"/>
          <w:numId w:val="1"/>
        </w:numPr>
      </w:pPr>
      <w:r>
        <w:t>Sleeves for Ductwork:  Galvanized steel.</w:t>
      </w:r>
    </w:p>
    <w:p w:rsidR="007244B9" w:rsidRDefault="007244B9" w:rsidP="007244B9">
      <w:pPr>
        <w:pStyle w:val="Heading2"/>
        <w:keepLines/>
        <w:widowControl w:val="0"/>
        <w:numPr>
          <w:ilvl w:val="1"/>
          <w:numId w:val="1"/>
        </w:numPr>
      </w:pPr>
      <w:r>
        <w:t>SEALANTS, FIRESTOP INSULATION, PUTTY, AND COMPOUNDS</w:t>
      </w:r>
    </w:p>
    <w:p w:rsidR="007244B9" w:rsidRDefault="007244B9" w:rsidP="007244B9">
      <w:pPr>
        <w:pStyle w:val="Heading3"/>
        <w:keepLines/>
        <w:widowControl w:val="0"/>
        <w:numPr>
          <w:ilvl w:val="2"/>
          <w:numId w:val="1"/>
        </w:numPr>
      </w:pPr>
      <w:proofErr w:type="spellStart"/>
      <w:r>
        <w:t>Firestopping</w:t>
      </w:r>
      <w:proofErr w:type="spellEnd"/>
      <w:r>
        <w:t xml:space="preserve"> Insulation: Glass fiber type, non</w:t>
      </w:r>
      <w:r>
        <w:noBreakHyphen/>
        <w:t>combustible, UL listed.</w:t>
      </w:r>
    </w:p>
    <w:p w:rsidR="007244B9" w:rsidRDefault="007244B9" w:rsidP="007244B9">
      <w:pPr>
        <w:pStyle w:val="Heading3"/>
        <w:keepLines/>
        <w:widowControl w:val="0"/>
        <w:numPr>
          <w:ilvl w:val="2"/>
          <w:numId w:val="1"/>
        </w:numPr>
      </w:pPr>
      <w:proofErr w:type="spellStart"/>
      <w:r>
        <w:t>Firestop</w:t>
      </w:r>
      <w:proofErr w:type="spellEnd"/>
      <w:r>
        <w:t xml:space="preserve"> Putty: Non-</w:t>
      </w:r>
      <w:proofErr w:type="spellStart"/>
      <w:r>
        <w:t>harding</w:t>
      </w:r>
      <w:proofErr w:type="spellEnd"/>
      <w:r>
        <w:t xml:space="preserve">, </w:t>
      </w:r>
      <w:proofErr w:type="spellStart"/>
      <w:proofErr w:type="gramStart"/>
      <w:r>
        <w:t>non</w:t>
      </w:r>
      <w:proofErr w:type="gramEnd"/>
      <w:r>
        <w:t xml:space="preserve"> shrinking</w:t>
      </w:r>
      <w:proofErr w:type="spellEnd"/>
      <w:r>
        <w:t>, UL listed.</w:t>
      </w:r>
    </w:p>
    <w:p w:rsidR="007244B9" w:rsidRDefault="007244B9" w:rsidP="007244B9">
      <w:pPr>
        <w:pStyle w:val="Heading3"/>
        <w:keepLines/>
        <w:widowControl w:val="0"/>
        <w:numPr>
          <w:ilvl w:val="2"/>
          <w:numId w:val="1"/>
        </w:numPr>
      </w:pPr>
      <w:proofErr w:type="spellStart"/>
      <w:r>
        <w:t>Firestop</w:t>
      </w:r>
      <w:proofErr w:type="spellEnd"/>
      <w:r>
        <w:t xml:space="preserve"> Compounds: </w:t>
      </w:r>
      <w:proofErr w:type="spellStart"/>
      <w:r>
        <w:t>Cementitous</w:t>
      </w:r>
      <w:proofErr w:type="spellEnd"/>
      <w:r>
        <w:t xml:space="preserve"> material, non-shrinking, UL listed.</w:t>
      </w:r>
    </w:p>
    <w:p w:rsidR="007244B9" w:rsidRDefault="007244B9" w:rsidP="007244B9">
      <w:pPr>
        <w:pStyle w:val="Heading3"/>
        <w:keepLines/>
        <w:widowControl w:val="0"/>
        <w:numPr>
          <w:ilvl w:val="2"/>
          <w:numId w:val="1"/>
        </w:numPr>
      </w:pPr>
      <w:r>
        <w:t>Sealants:</w:t>
      </w:r>
    </w:p>
    <w:p w:rsidR="007244B9" w:rsidRDefault="007244B9" w:rsidP="007244B9">
      <w:pPr>
        <w:pStyle w:val="Heading4"/>
        <w:keepLines/>
        <w:widowControl w:val="0"/>
        <w:numPr>
          <w:ilvl w:val="3"/>
          <w:numId w:val="1"/>
        </w:numPr>
      </w:pPr>
      <w:r>
        <w:t>Non fire/smoke rated partitions: Acrylic or silicone based caulking.</w:t>
      </w:r>
    </w:p>
    <w:p w:rsidR="007244B9" w:rsidRDefault="007244B9" w:rsidP="007244B9">
      <w:pPr>
        <w:pStyle w:val="Heading4"/>
        <w:keepLines/>
        <w:widowControl w:val="0"/>
        <w:numPr>
          <w:ilvl w:val="3"/>
          <w:numId w:val="1"/>
        </w:numPr>
      </w:pPr>
      <w:r>
        <w:t>Fire/smoke rated partitions: Silicone based caulking, UL listed.</w:t>
      </w:r>
    </w:p>
    <w:p w:rsidR="007244B9" w:rsidRPr="007244B9" w:rsidRDefault="007244B9" w:rsidP="007244B9">
      <w:pPr>
        <w:pStyle w:val="Heading2"/>
        <w:keepLines/>
        <w:widowControl w:val="0"/>
        <w:numPr>
          <w:ilvl w:val="1"/>
          <w:numId w:val="1"/>
        </w:numPr>
      </w:pPr>
      <w:r>
        <w:t>MECHANICAL SEALS</w:t>
      </w:r>
    </w:p>
    <w:p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rsidR="007244B9" w:rsidRPr="00273CDF" w:rsidRDefault="007244B9" w:rsidP="007244B9">
      <w:pPr>
        <w:pStyle w:val="Heading4"/>
        <w:numPr>
          <w:ilvl w:val="3"/>
          <w:numId w:val="1"/>
        </w:numPr>
      </w:pPr>
      <w:r>
        <w:t>Provide high-temperature silicone links rated for 400 Deg. F for steam and condensate applications.</w:t>
      </w:r>
    </w:p>
    <w:p w:rsidR="007244B9" w:rsidRDefault="007244B9" w:rsidP="007244B9">
      <w:pPr>
        <w:pStyle w:val="Heading4"/>
        <w:keepLines/>
        <w:numPr>
          <w:ilvl w:val="0"/>
          <w:numId w:val="0"/>
        </w:numPr>
        <w:ind w:left="864"/>
      </w:pPr>
    </w:p>
    <w:p w:rsidR="007244B9" w:rsidRDefault="007244B9" w:rsidP="007244B9">
      <w:pPr>
        <w:pStyle w:val="Heading4"/>
        <w:keepLines/>
        <w:numPr>
          <w:ilvl w:val="3"/>
          <w:numId w:val="1"/>
        </w:numPr>
      </w:pPr>
      <w:r>
        <w:t xml:space="preserve">A sleeve shall be provided for each mechanical seal.  </w:t>
      </w:r>
    </w:p>
    <w:p w:rsidR="007244B9" w:rsidRDefault="007244B9" w:rsidP="007244B9">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7244B9" w:rsidRDefault="007244B9" w:rsidP="007244B9">
      <w:pPr>
        <w:pStyle w:val="Heading2"/>
        <w:keepLines/>
        <w:widowControl w:val="0"/>
        <w:numPr>
          <w:ilvl w:val="1"/>
          <w:numId w:val="1"/>
        </w:numPr>
      </w:pPr>
      <w:r>
        <w:t>PIPE STANDS (ROOF)</w:t>
      </w:r>
    </w:p>
    <w:p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rsidR="007244B9" w:rsidRPr="00E855B4" w:rsidRDefault="007244B9" w:rsidP="007244B9">
      <w:pPr>
        <w:pStyle w:val="Heading3"/>
        <w:numPr>
          <w:ilvl w:val="2"/>
          <w:numId w:val="1"/>
        </w:numPr>
      </w:pPr>
      <w:r w:rsidRPr="00E855B4">
        <w:t>High-Type, Single-Pipe Stand:</w:t>
      </w:r>
    </w:p>
    <w:p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rsidR="007244B9" w:rsidRPr="00E855B4" w:rsidRDefault="007244B9" w:rsidP="007244B9">
      <w:pPr>
        <w:pStyle w:val="Heading4"/>
        <w:numPr>
          <w:ilvl w:val="3"/>
          <w:numId w:val="1"/>
        </w:numPr>
      </w:pPr>
      <w:r w:rsidRPr="00E855B4">
        <w:t>Base: Plastic</w:t>
      </w:r>
    </w:p>
    <w:p w:rsidR="007244B9" w:rsidRPr="00E855B4" w:rsidRDefault="007244B9" w:rsidP="007244B9">
      <w:pPr>
        <w:pStyle w:val="Heading4"/>
        <w:numPr>
          <w:ilvl w:val="3"/>
          <w:numId w:val="1"/>
        </w:numPr>
      </w:pPr>
      <w:r w:rsidRPr="00E855B4">
        <w:t>Vertical Members: Two or more cadmium-plated-steel or stainless-steel, continuous-thread rods.</w:t>
      </w:r>
    </w:p>
    <w:p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rsidR="007244B9" w:rsidRPr="00E855B4" w:rsidRDefault="007244B9" w:rsidP="007244B9">
      <w:pPr>
        <w:pStyle w:val="Heading3"/>
        <w:numPr>
          <w:ilvl w:val="2"/>
          <w:numId w:val="1"/>
        </w:numPr>
      </w:pPr>
      <w:r w:rsidRPr="00E855B4">
        <w:t>High-Type, Multiple-Pipe Stand:</w:t>
      </w:r>
    </w:p>
    <w:p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rsidR="007244B9" w:rsidRPr="00E855B4" w:rsidRDefault="007244B9" w:rsidP="007244B9">
      <w:pPr>
        <w:pStyle w:val="Heading4"/>
        <w:numPr>
          <w:ilvl w:val="3"/>
          <w:numId w:val="1"/>
        </w:numPr>
      </w:pPr>
      <w:r w:rsidRPr="00E855B4">
        <w:t>Bases: One or more; plastic</w:t>
      </w:r>
    </w:p>
    <w:p w:rsidR="007244B9" w:rsidRPr="00E855B4" w:rsidRDefault="007244B9" w:rsidP="007244B9">
      <w:pPr>
        <w:pStyle w:val="Heading4"/>
        <w:numPr>
          <w:ilvl w:val="3"/>
          <w:numId w:val="1"/>
        </w:numPr>
      </w:pPr>
      <w:r w:rsidRPr="00E855B4">
        <w:t>Vertical Members: Two or more protective-coated-steel channels.</w:t>
      </w:r>
    </w:p>
    <w:p w:rsidR="007244B9" w:rsidRPr="00E855B4" w:rsidRDefault="007244B9" w:rsidP="007244B9">
      <w:pPr>
        <w:pStyle w:val="Heading4"/>
        <w:numPr>
          <w:ilvl w:val="3"/>
          <w:numId w:val="1"/>
        </w:numPr>
      </w:pPr>
      <w:r w:rsidRPr="00E855B4">
        <w:t>Horizontal member: Protective-coated-steel channel.</w:t>
      </w:r>
    </w:p>
    <w:p w:rsidR="007244B9" w:rsidRPr="00E855B4" w:rsidRDefault="007244B9" w:rsidP="007244B9">
      <w:pPr>
        <w:pStyle w:val="Heading4"/>
        <w:numPr>
          <w:ilvl w:val="3"/>
          <w:numId w:val="1"/>
        </w:numPr>
      </w:pPr>
      <w:r w:rsidRPr="00E855B4">
        <w:t>Pipe Supports: galvanized-steel, clevis-type pipe hangers.</w:t>
      </w:r>
    </w:p>
    <w:p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rsidR="007244B9" w:rsidRDefault="007244B9" w:rsidP="007244B9">
      <w:pPr>
        <w:pStyle w:val="Heading1"/>
        <w:keepLines/>
        <w:widowControl w:val="0"/>
        <w:numPr>
          <w:ilvl w:val="0"/>
          <w:numId w:val="1"/>
        </w:numPr>
      </w:pPr>
      <w:r>
        <w:t>EXECUTION</w:t>
      </w:r>
    </w:p>
    <w:p w:rsidR="007244B9" w:rsidRDefault="007244B9" w:rsidP="007244B9">
      <w:pPr>
        <w:pStyle w:val="Heading2"/>
        <w:keepLines/>
        <w:widowControl w:val="0"/>
        <w:numPr>
          <w:ilvl w:val="1"/>
          <w:numId w:val="1"/>
        </w:numPr>
      </w:pPr>
      <w:r>
        <w:t>INSTALLATION</w:t>
      </w:r>
    </w:p>
    <w:p w:rsidR="007244B9" w:rsidRDefault="007244B9" w:rsidP="007244B9">
      <w:pPr>
        <w:pStyle w:val="Heading3"/>
        <w:keepLines/>
        <w:widowControl w:val="0"/>
        <w:numPr>
          <w:ilvl w:val="2"/>
          <w:numId w:val="1"/>
        </w:numPr>
      </w:pPr>
      <w:r>
        <w:t>Install in accordance with manufacturer's instructions.</w:t>
      </w:r>
    </w:p>
    <w:p w:rsidR="007244B9" w:rsidRDefault="007244B9" w:rsidP="007244B9">
      <w:pPr>
        <w:pStyle w:val="Heading2"/>
        <w:keepLines/>
        <w:widowControl w:val="0"/>
        <w:numPr>
          <w:ilvl w:val="1"/>
          <w:numId w:val="1"/>
        </w:numPr>
      </w:pPr>
      <w:r>
        <w:t>INSERTS</w:t>
      </w:r>
    </w:p>
    <w:p w:rsidR="007244B9" w:rsidRDefault="007244B9" w:rsidP="007244B9">
      <w:pPr>
        <w:pStyle w:val="Heading3"/>
        <w:keepLines/>
        <w:widowControl w:val="0"/>
        <w:numPr>
          <w:ilvl w:val="2"/>
          <w:numId w:val="1"/>
        </w:numPr>
      </w:pPr>
      <w:r>
        <w:t>Provide inserts for placement in concrete formwork.</w:t>
      </w:r>
    </w:p>
    <w:p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rsidR="007244B9" w:rsidRDefault="007244B9" w:rsidP="007244B9">
      <w:pPr>
        <w:pStyle w:val="Heading3"/>
        <w:keepLines/>
        <w:widowControl w:val="0"/>
        <w:numPr>
          <w:ilvl w:val="2"/>
          <w:numId w:val="1"/>
        </w:numPr>
      </w:pPr>
      <w:r>
        <w:t>Provide hooked rod to concrete reinforcement section for inserts carrying pipe over 4 inches.</w:t>
      </w:r>
    </w:p>
    <w:p w:rsidR="007244B9" w:rsidRDefault="007244B9" w:rsidP="007244B9">
      <w:pPr>
        <w:pStyle w:val="Heading3"/>
        <w:keepLines/>
        <w:widowControl w:val="0"/>
        <w:numPr>
          <w:ilvl w:val="2"/>
          <w:numId w:val="1"/>
        </w:numPr>
      </w:pPr>
      <w:r>
        <w:t>Where concrete slabs form finished ceiling, locate inserts flush with slab surface.</w:t>
      </w:r>
    </w:p>
    <w:p w:rsidR="007244B9" w:rsidRDefault="007244B9" w:rsidP="007244B9">
      <w:pPr>
        <w:pStyle w:val="Heading3"/>
        <w:keepLines/>
        <w:widowControl w:val="0"/>
        <w:numPr>
          <w:ilvl w:val="2"/>
          <w:numId w:val="1"/>
        </w:numPr>
      </w:pPr>
      <w:r>
        <w:lastRenderedPageBreak/>
        <w:t>Where inserts are omitted, drill through concrete slab from below and provide through</w:t>
      </w:r>
      <w:r>
        <w:noBreakHyphen/>
        <w:t>bolt with recessed square steel plate and nut recessed into and grouted flush with slab.</w:t>
      </w:r>
    </w:p>
    <w:p w:rsidR="007244B9" w:rsidRDefault="007244B9" w:rsidP="007244B9">
      <w:pPr>
        <w:pStyle w:val="Heading2"/>
        <w:keepLines/>
        <w:widowControl w:val="0"/>
        <w:numPr>
          <w:ilvl w:val="1"/>
          <w:numId w:val="1"/>
        </w:numPr>
      </w:pPr>
      <w:r>
        <w:t>PIPE HANGERS AND SUPPORTS</w:t>
      </w:r>
    </w:p>
    <w:p w:rsidR="007244B9" w:rsidRDefault="007244B9" w:rsidP="007244B9">
      <w:pPr>
        <w:pStyle w:val="Heading3"/>
        <w:keepLines/>
        <w:widowControl w:val="0"/>
        <w:numPr>
          <w:ilvl w:val="2"/>
          <w:numId w:val="1"/>
        </w:numPr>
      </w:pPr>
      <w:r>
        <w:t>Support horizontal piping as scheduled.</w:t>
      </w:r>
    </w:p>
    <w:p w:rsidR="007244B9" w:rsidRDefault="007244B9" w:rsidP="007244B9">
      <w:pPr>
        <w:pStyle w:val="Heading3"/>
        <w:keepLines/>
        <w:widowControl w:val="0"/>
        <w:numPr>
          <w:ilvl w:val="2"/>
          <w:numId w:val="1"/>
        </w:numPr>
      </w:pPr>
      <w:r>
        <w:t xml:space="preserve">Support fire protection systems piping independently from other piping systems.  Fire main piping may be </w:t>
      </w:r>
      <w:proofErr w:type="spellStart"/>
      <w:r>
        <w:t>trapezed</w:t>
      </w:r>
      <w:proofErr w:type="spellEnd"/>
      <w:r>
        <w:t xml:space="preserve"> with other piping systems.  Coordinate trapeze hangers with the Sprinkler Contractor.</w:t>
      </w:r>
    </w:p>
    <w:p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rsidR="007244B9" w:rsidRDefault="007244B9" w:rsidP="007244B9">
      <w:pPr>
        <w:pStyle w:val="Heading3"/>
        <w:keepLines/>
        <w:widowControl w:val="0"/>
        <w:numPr>
          <w:ilvl w:val="2"/>
          <w:numId w:val="1"/>
        </w:numPr>
      </w:pPr>
      <w:r>
        <w:t>Install hangers to provide minimum 1/2 inch space between finished covering and adjacent work.</w:t>
      </w:r>
    </w:p>
    <w:p w:rsidR="007244B9" w:rsidRDefault="007244B9" w:rsidP="007244B9">
      <w:pPr>
        <w:pStyle w:val="Heading3"/>
        <w:keepLines/>
        <w:widowControl w:val="0"/>
        <w:numPr>
          <w:ilvl w:val="2"/>
          <w:numId w:val="1"/>
        </w:numPr>
      </w:pPr>
      <w:r>
        <w:t>Place hangers within 12 inches of each horizontal elbow.</w:t>
      </w:r>
    </w:p>
    <w:p w:rsidR="007244B9" w:rsidRDefault="007244B9" w:rsidP="007244B9">
      <w:pPr>
        <w:pStyle w:val="Heading3"/>
        <w:keepLines/>
        <w:widowControl w:val="0"/>
        <w:numPr>
          <w:ilvl w:val="2"/>
          <w:numId w:val="1"/>
        </w:numPr>
      </w:pPr>
      <w:r>
        <w:t>Use hangers with 1</w:t>
      </w:r>
      <w:r>
        <w:noBreakHyphen/>
        <w:t>1/2 inch minimum vertical adjustment.</w:t>
      </w:r>
    </w:p>
    <w:p w:rsidR="007244B9" w:rsidRDefault="007244B9" w:rsidP="007244B9">
      <w:pPr>
        <w:pStyle w:val="Heading3"/>
        <w:keepLines/>
        <w:widowControl w:val="0"/>
        <w:numPr>
          <w:ilvl w:val="2"/>
          <w:numId w:val="1"/>
        </w:numPr>
      </w:pPr>
      <w:r>
        <w:t>Support horizontal cast iron pipe adjacent to each hub, with 5 feet maximum spacing between hangers.</w:t>
      </w:r>
    </w:p>
    <w:p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rsidR="007244B9" w:rsidRDefault="007244B9" w:rsidP="007244B9">
      <w:pPr>
        <w:pStyle w:val="Heading3"/>
        <w:keepLines/>
        <w:widowControl w:val="0"/>
        <w:numPr>
          <w:ilvl w:val="2"/>
          <w:numId w:val="1"/>
        </w:numPr>
      </w:pPr>
      <w:r>
        <w:t>Where several pipes can be installed in parallel and at same elevation, provide multiple or trapeze hangers.</w:t>
      </w:r>
    </w:p>
    <w:p w:rsidR="007244B9" w:rsidRDefault="007244B9" w:rsidP="007244B9">
      <w:pPr>
        <w:pStyle w:val="Heading3"/>
        <w:keepLines/>
        <w:widowControl w:val="0"/>
        <w:numPr>
          <w:ilvl w:val="2"/>
          <w:numId w:val="1"/>
        </w:numPr>
      </w:pPr>
      <w:r>
        <w:t>Support riser piping independently of connected horizontal piping.</w:t>
      </w:r>
    </w:p>
    <w:p w:rsidR="007244B9" w:rsidRDefault="007244B9" w:rsidP="007244B9">
      <w:pPr>
        <w:pStyle w:val="Heading3"/>
        <w:keepLines/>
        <w:widowControl w:val="0"/>
        <w:numPr>
          <w:ilvl w:val="2"/>
          <w:numId w:val="1"/>
        </w:numPr>
      </w:pPr>
      <w:r>
        <w:t>Provide copper plated hangers and supports for non-insulated copper pipe.</w:t>
      </w:r>
    </w:p>
    <w:p w:rsidR="007244B9" w:rsidRDefault="007244B9" w:rsidP="007244B9">
      <w:pPr>
        <w:pStyle w:val="Heading3"/>
        <w:keepLines/>
        <w:widowControl w:val="0"/>
        <w:numPr>
          <w:ilvl w:val="2"/>
          <w:numId w:val="1"/>
        </w:numPr>
      </w:pPr>
      <w:r>
        <w:t>Design hangers for pipe movement without disengagement of supported pipe.</w:t>
      </w:r>
    </w:p>
    <w:p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7244B9" w:rsidRDefault="007244B9" w:rsidP="007244B9">
      <w:pPr>
        <w:pStyle w:val="Heading3"/>
        <w:keepLines/>
        <w:widowControl w:val="0"/>
        <w:numPr>
          <w:ilvl w:val="2"/>
          <w:numId w:val="1"/>
        </w:numPr>
      </w:pPr>
      <w:r>
        <w:t>Adjust hangers to distribute loads equally on attachments and to achieve specified pipe slopes.</w:t>
      </w:r>
    </w:p>
    <w:p w:rsidR="007244B9" w:rsidRDefault="007244B9" w:rsidP="007244B9">
      <w:pPr>
        <w:pStyle w:val="Heading3"/>
        <w:keepLines/>
        <w:widowControl w:val="0"/>
        <w:numPr>
          <w:ilvl w:val="2"/>
          <w:numId w:val="1"/>
        </w:numPr>
      </w:pPr>
      <w:r>
        <w:t>Saddles, Shields and Inserts</w:t>
      </w:r>
    </w:p>
    <w:p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rsidR="007244B9" w:rsidRDefault="007244B9" w:rsidP="007244B9">
      <w:pPr>
        <w:keepLines/>
        <w:widowControl w:val="0"/>
        <w:tabs>
          <w:tab w:val="left" w:pos="1296"/>
          <w:tab w:val="left" w:pos="3456"/>
          <w:tab w:val="left" w:pos="5616"/>
          <w:tab w:val="left" w:pos="7776"/>
        </w:tabs>
        <w:ind w:left="1296"/>
        <w:jc w:val="both"/>
        <w:rPr>
          <w:u w:val="single"/>
        </w:rPr>
      </w:pPr>
    </w:p>
    <w:p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rsidR="007244B9" w:rsidRDefault="007244B9" w:rsidP="007244B9">
      <w:pPr>
        <w:keepLines/>
        <w:widowControl w:val="0"/>
        <w:tabs>
          <w:tab w:val="left" w:pos="1440"/>
          <w:tab w:val="left" w:pos="3456"/>
          <w:tab w:val="left" w:pos="5616"/>
          <w:tab w:val="left" w:pos="7776"/>
        </w:tabs>
        <w:ind w:left="1440"/>
        <w:jc w:val="both"/>
      </w:pPr>
    </w:p>
    <w:p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rsidR="007244B9" w:rsidRDefault="007244B9" w:rsidP="007244B9">
      <w:pPr>
        <w:keepLines/>
        <w:widowControl w:val="0"/>
        <w:tabs>
          <w:tab w:val="left" w:pos="1440"/>
          <w:tab w:val="left" w:pos="3456"/>
          <w:tab w:val="left" w:pos="5616"/>
          <w:tab w:val="left" w:pos="7776"/>
        </w:tabs>
        <w:jc w:val="both"/>
      </w:pPr>
      <w:r>
        <w:tab/>
        <w:t>4</w:t>
      </w:r>
      <w:r>
        <w:tab/>
        <w:t>12</w:t>
      </w:r>
      <w:r>
        <w:tab/>
        <w:t>0.060</w:t>
      </w:r>
    </w:p>
    <w:p w:rsidR="007244B9" w:rsidRDefault="007244B9" w:rsidP="007244B9">
      <w:pPr>
        <w:keepLines/>
        <w:widowControl w:val="0"/>
        <w:tabs>
          <w:tab w:val="left" w:pos="1440"/>
          <w:tab w:val="left" w:pos="3456"/>
          <w:tab w:val="left" w:pos="5616"/>
          <w:tab w:val="left" w:pos="7776"/>
        </w:tabs>
        <w:jc w:val="both"/>
      </w:pPr>
      <w:r>
        <w:tab/>
        <w:t>5 &amp; 6</w:t>
      </w:r>
      <w:r>
        <w:tab/>
        <w:t>18</w:t>
      </w:r>
      <w:r>
        <w:tab/>
        <w:t>0.060</w:t>
      </w:r>
    </w:p>
    <w:p w:rsidR="007244B9" w:rsidRDefault="007244B9" w:rsidP="007244B9">
      <w:pPr>
        <w:keepLines/>
        <w:widowControl w:val="0"/>
        <w:tabs>
          <w:tab w:val="left" w:pos="1440"/>
          <w:tab w:val="left" w:pos="3456"/>
          <w:tab w:val="left" w:pos="5616"/>
          <w:tab w:val="left" w:pos="7776"/>
        </w:tabs>
        <w:jc w:val="both"/>
      </w:pPr>
      <w:r>
        <w:lastRenderedPageBreak/>
        <w:tab/>
        <w:t>8 through 14</w:t>
      </w:r>
      <w:r>
        <w:tab/>
        <w:t>24</w:t>
      </w:r>
      <w:r>
        <w:tab/>
        <w:t>0.075</w:t>
      </w:r>
    </w:p>
    <w:p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rsidR="007244B9" w:rsidRDefault="007244B9" w:rsidP="007244B9">
      <w:pPr>
        <w:keepLines/>
        <w:widowControl w:val="0"/>
        <w:tabs>
          <w:tab w:val="left" w:pos="1296"/>
          <w:tab w:val="left" w:pos="3456"/>
          <w:tab w:val="left" w:pos="5616"/>
          <w:tab w:val="left" w:pos="7776"/>
        </w:tabs>
        <w:jc w:val="both"/>
      </w:pPr>
    </w:p>
    <w:p w:rsidR="007244B9" w:rsidRDefault="007244B9" w:rsidP="007244B9">
      <w:pPr>
        <w:pStyle w:val="Heading4"/>
        <w:keepLines/>
        <w:widowControl w:val="0"/>
        <w:numPr>
          <w:ilvl w:val="3"/>
          <w:numId w:val="1"/>
        </w:numPr>
      </w:pPr>
      <w:r>
        <w:t>Pipes 8 inches and larger shall have wood inserts.</w:t>
      </w:r>
    </w:p>
    <w:p w:rsidR="007244B9" w:rsidRDefault="007244B9" w:rsidP="007244B9">
      <w:pPr>
        <w:pStyle w:val="Heading4"/>
        <w:keepLines/>
        <w:widowControl w:val="0"/>
        <w:numPr>
          <w:ilvl w:val="3"/>
          <w:numId w:val="1"/>
        </w:numPr>
      </w:pPr>
      <w:r>
        <w:t>Insert materials shall be at least as long as the protective shield.</w:t>
      </w:r>
    </w:p>
    <w:p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rsidR="007244B9" w:rsidRPr="00A110D8" w:rsidRDefault="007244B9" w:rsidP="007244B9">
      <w:pPr>
        <w:pStyle w:val="Heading2"/>
        <w:numPr>
          <w:ilvl w:val="1"/>
          <w:numId w:val="1"/>
        </w:numPr>
      </w:pPr>
      <w:r w:rsidRPr="00A110D8">
        <w:t>HANGER AND SUPPORT INSTALLATION</w:t>
      </w:r>
    </w:p>
    <w:p w:rsidR="007244B9" w:rsidRPr="00A110D8" w:rsidRDefault="007244B9" w:rsidP="007244B9">
      <w:pPr>
        <w:pStyle w:val="Heading3"/>
        <w:numPr>
          <w:ilvl w:val="2"/>
          <w:numId w:val="1"/>
        </w:numPr>
      </w:pPr>
      <w:r w:rsidRPr="00A110D8">
        <w:t>Comply with SMACNA's "HVAC Duct Construction Standards - Metal and Flexible," Chapter 5, "Hangers and Supports."</w:t>
      </w:r>
    </w:p>
    <w:p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rsidR="007244B9" w:rsidRPr="00A110D8" w:rsidRDefault="007244B9" w:rsidP="007244B9">
      <w:pPr>
        <w:pStyle w:val="Heading3"/>
        <w:numPr>
          <w:ilvl w:val="2"/>
          <w:numId w:val="1"/>
        </w:numPr>
      </w:pPr>
      <w:proofErr w:type="gramStart"/>
      <w:r w:rsidRPr="00A110D8">
        <w:t>Building Attachments:  Concrete inserts, powder-actuated fasteners, or structural-steel fasteners appropriate for construction materials to which hangers are being attached.</w:t>
      </w:r>
      <w:proofErr w:type="gramEnd"/>
    </w:p>
    <w:p w:rsidR="007244B9" w:rsidRPr="00A110D8" w:rsidRDefault="007244B9" w:rsidP="007244B9">
      <w:pPr>
        <w:pStyle w:val="Heading4"/>
        <w:numPr>
          <w:ilvl w:val="3"/>
          <w:numId w:val="1"/>
        </w:numPr>
      </w:pPr>
      <w:r w:rsidRPr="00A110D8">
        <w:t>Where practical, install concrete inserts before placing concrete.</w:t>
      </w:r>
    </w:p>
    <w:p w:rsidR="007244B9" w:rsidRPr="00A110D8" w:rsidRDefault="007244B9" w:rsidP="007244B9">
      <w:pPr>
        <w:pStyle w:val="Heading4"/>
        <w:numPr>
          <w:ilvl w:val="3"/>
          <w:numId w:val="1"/>
        </w:numPr>
      </w:pPr>
      <w:r w:rsidRPr="00A110D8">
        <w:t>Install powder-actuated concrete fasteners after concrete is placed and completely cured.</w:t>
      </w:r>
    </w:p>
    <w:p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rsidR="007244B9" w:rsidRPr="00A110D8" w:rsidRDefault="007244B9" w:rsidP="007244B9">
      <w:pPr>
        <w:pStyle w:val="Heading3"/>
        <w:numPr>
          <w:ilvl w:val="2"/>
          <w:numId w:val="1"/>
        </w:numPr>
      </w:pPr>
      <w:r w:rsidRPr="00A110D8">
        <w:t>Hangers Exposed to View:  Threaded rod and angle or channel supports.</w:t>
      </w:r>
    </w:p>
    <w:p w:rsidR="007244B9" w:rsidRPr="00A110D8" w:rsidRDefault="007244B9" w:rsidP="007244B9">
      <w:pPr>
        <w:pStyle w:val="Heading3"/>
        <w:numPr>
          <w:ilvl w:val="2"/>
          <w:numId w:val="1"/>
        </w:numPr>
      </w:pPr>
      <w:r w:rsidRPr="00A110D8">
        <w:t>Support vertical ducts with steel angles or channel secured to the sides of the duct with welds, bolts, sheet metal screws, or blind rivets; support at each floor and at a maximum intervals of 16 feet.</w:t>
      </w:r>
    </w:p>
    <w:p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rsidR="007244B9" w:rsidRDefault="007244B9" w:rsidP="007244B9">
      <w:pPr>
        <w:pStyle w:val="Heading2"/>
        <w:keepLines/>
        <w:widowControl w:val="0"/>
        <w:numPr>
          <w:ilvl w:val="1"/>
          <w:numId w:val="1"/>
        </w:numPr>
      </w:pPr>
      <w:r>
        <w:t>INSTALLATION OF ANCHORS</w:t>
      </w:r>
    </w:p>
    <w:p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rsidR="007244B9" w:rsidRDefault="007244B9" w:rsidP="007244B9">
      <w:pPr>
        <w:pStyle w:val="Heading3"/>
        <w:keepLines/>
        <w:widowControl w:val="0"/>
        <w:numPr>
          <w:ilvl w:val="2"/>
          <w:numId w:val="1"/>
        </w:numPr>
      </w:pPr>
      <w:r>
        <w:t xml:space="preserve">Anchor </w:t>
      </w:r>
      <w:proofErr w:type="spellStart"/>
      <w:r>
        <w:t>Spacings</w:t>
      </w:r>
      <w:proofErr w:type="spellEnd"/>
      <w:r>
        <w:t xml:space="preserve">:  Where not otherwise indicated, install anchors at ends of principal pipe runs, at intermediate points in pipe runs between expansion loops and bends.  Make provisions for preset of anchors as required </w:t>
      </w:r>
      <w:proofErr w:type="gramStart"/>
      <w:r>
        <w:t>to accommodate</w:t>
      </w:r>
      <w:proofErr w:type="gramEnd"/>
      <w:r>
        <w:t xml:space="preserve"> both expansion and contraction of piping.</w:t>
      </w:r>
    </w:p>
    <w:p w:rsidR="007244B9" w:rsidRDefault="007244B9" w:rsidP="007244B9">
      <w:pPr>
        <w:pStyle w:val="Heading2"/>
        <w:keepLines/>
        <w:widowControl w:val="0"/>
        <w:numPr>
          <w:ilvl w:val="1"/>
          <w:numId w:val="1"/>
        </w:numPr>
      </w:pPr>
      <w:r>
        <w:t>FLASHING</w:t>
      </w:r>
    </w:p>
    <w:p w:rsidR="007244B9" w:rsidRDefault="007244B9" w:rsidP="007244B9">
      <w:pPr>
        <w:pStyle w:val="Heading3"/>
        <w:keepLines/>
        <w:widowControl w:val="0"/>
        <w:numPr>
          <w:ilvl w:val="2"/>
          <w:numId w:val="1"/>
        </w:numPr>
      </w:pPr>
      <w:r>
        <w:lastRenderedPageBreak/>
        <w:t xml:space="preserve">Provide flexible flashing and metal </w:t>
      </w:r>
      <w:proofErr w:type="spellStart"/>
      <w:r>
        <w:t>counterflashing</w:t>
      </w:r>
      <w:proofErr w:type="spellEnd"/>
      <w:r>
        <w:t xml:space="preserve"> where piping and ductwork penetrate weather or waterproofed walls and floors.</w:t>
      </w:r>
    </w:p>
    <w:p w:rsidR="007244B9" w:rsidRDefault="007244B9" w:rsidP="007244B9">
      <w:pPr>
        <w:pStyle w:val="Heading3"/>
        <w:keepLines/>
        <w:widowControl w:val="0"/>
        <w:numPr>
          <w:ilvl w:val="2"/>
          <w:numId w:val="1"/>
        </w:numPr>
      </w:pPr>
      <w:r>
        <w:t>Flash drains in floors with topping over finished area with lead, inches clear on sides with minimum 36 x 36 inch sheet size. Fasten to drain clamp device.</w:t>
      </w:r>
    </w:p>
    <w:p w:rsidR="007244B9" w:rsidRDefault="007244B9" w:rsidP="007244B9">
      <w:pPr>
        <w:pStyle w:val="Heading3"/>
        <w:keepLines/>
        <w:widowControl w:val="0"/>
        <w:numPr>
          <w:ilvl w:val="2"/>
          <w:numId w:val="1"/>
        </w:numPr>
      </w:pPr>
      <w:r>
        <w:t>Seal floor, shower, mop sink, etc. drains watertight to adjacent materials.</w:t>
      </w:r>
    </w:p>
    <w:p w:rsidR="007244B9" w:rsidRDefault="007244B9" w:rsidP="007244B9">
      <w:pPr>
        <w:pStyle w:val="Heading3"/>
        <w:keepLines/>
        <w:widowControl w:val="0"/>
        <w:numPr>
          <w:ilvl w:val="2"/>
          <w:numId w:val="1"/>
        </w:numPr>
      </w:pPr>
      <w:r>
        <w:t>Provide acoustical lead flashing around ducts and pipes penetrating equipment rooms, installed in accordance with manufacturer's instructions for sound control.</w:t>
      </w:r>
    </w:p>
    <w:p w:rsidR="007244B9" w:rsidRDefault="007244B9" w:rsidP="007244B9">
      <w:pPr>
        <w:pStyle w:val="Heading3"/>
        <w:keepLines/>
        <w:widowControl w:val="0"/>
        <w:numPr>
          <w:ilvl w:val="2"/>
          <w:numId w:val="1"/>
        </w:numPr>
      </w:pPr>
      <w:r>
        <w:t>Adjust storm collars tight to pipe with bolts; caulk around top edge.  Use storm collars above roof jacks.  Screw vertical flange section to face of curb.</w:t>
      </w:r>
    </w:p>
    <w:p w:rsidR="007244B9" w:rsidRDefault="007244B9" w:rsidP="007244B9">
      <w:pPr>
        <w:pStyle w:val="Heading2"/>
        <w:keepLines/>
        <w:widowControl w:val="0"/>
        <w:numPr>
          <w:ilvl w:val="1"/>
          <w:numId w:val="1"/>
        </w:numPr>
      </w:pPr>
      <w:r>
        <w:t>SLEEVES</w:t>
      </w:r>
    </w:p>
    <w:p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rsidR="007244B9" w:rsidRDefault="00A852A0" w:rsidP="007244B9">
      <w:pPr>
        <w:pStyle w:val="Heading3"/>
        <w:keepLines/>
        <w:widowControl w:val="0"/>
        <w:numPr>
          <w:ilvl w:val="2"/>
          <w:numId w:val="1"/>
        </w:numPr>
      </w:pPr>
      <w:r>
        <w:t xml:space="preserve">Wall sleeves shall not be used to support pipes or ducts.  </w:t>
      </w:r>
    </w:p>
    <w:p w:rsidR="007244B9" w:rsidRDefault="007244B9" w:rsidP="007244B9">
      <w:pPr>
        <w:pStyle w:val="Heading3"/>
        <w:keepLines/>
        <w:widowControl w:val="0"/>
        <w:numPr>
          <w:ilvl w:val="2"/>
          <w:numId w:val="1"/>
        </w:numPr>
      </w:pPr>
      <w:r>
        <w:t>Set sleeves in position in formwork.  Provide reinforcing around sleeves.</w:t>
      </w:r>
    </w:p>
    <w:p w:rsidR="007244B9" w:rsidRDefault="007244B9" w:rsidP="007244B9">
      <w:pPr>
        <w:pStyle w:val="Heading3"/>
        <w:keepLines/>
        <w:widowControl w:val="0"/>
        <w:numPr>
          <w:ilvl w:val="2"/>
          <w:numId w:val="1"/>
        </w:numPr>
      </w:pPr>
      <w:proofErr w:type="gramStart"/>
      <w:r>
        <w:t>Size sleeves large enough to allow for movement due to expansion and contraction.</w:t>
      </w:r>
      <w:proofErr w:type="gramEnd"/>
      <w:r>
        <w:t xml:space="preserve">  </w:t>
      </w:r>
      <w:proofErr w:type="gramStart"/>
      <w:r w:rsidR="004A544E">
        <w:t>Size so as to allow for continuous insulation wrapping through sleeve.</w:t>
      </w:r>
      <w:proofErr w:type="gramEnd"/>
    </w:p>
    <w:p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rsidR="007244B9" w:rsidRDefault="007244B9" w:rsidP="007244B9">
      <w:pPr>
        <w:pStyle w:val="Heading3"/>
        <w:keepLines/>
        <w:widowControl w:val="0"/>
        <w:numPr>
          <w:ilvl w:val="2"/>
          <w:numId w:val="1"/>
        </w:numPr>
      </w:pPr>
      <w:r w:rsidRPr="008C2064">
        <w:t>Where piping or ductwork penetrate non-rated ceilings or walls, close off space between pipe or duct and adjacent work with urethane rod stock and caulk air tight.</w:t>
      </w:r>
    </w:p>
    <w:p w:rsidR="007244B9" w:rsidRDefault="007244B9" w:rsidP="007244B9">
      <w:pPr>
        <w:pStyle w:val="Heading3"/>
        <w:keepLines/>
        <w:widowControl w:val="0"/>
        <w:numPr>
          <w:ilvl w:val="2"/>
          <w:numId w:val="1"/>
        </w:numPr>
      </w:pPr>
      <w:r>
        <w:t>Seal pipe and duct penetrations through non-rated floors.</w:t>
      </w:r>
    </w:p>
    <w:p w:rsidR="007244B9" w:rsidRDefault="007244B9" w:rsidP="007244B9">
      <w:pPr>
        <w:pStyle w:val="Heading4"/>
        <w:numPr>
          <w:ilvl w:val="3"/>
          <w:numId w:val="1"/>
        </w:numPr>
      </w:pPr>
      <w:r>
        <w:t>Where piping is not located in a rated shaft and it penetrates a single non-rated floor, close off space between pipe and adjacent work with urethane rod stock and caulk air tight.</w:t>
      </w:r>
    </w:p>
    <w:p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rsidR="007244B9" w:rsidRDefault="007244B9" w:rsidP="007244B9">
      <w:pPr>
        <w:pStyle w:val="Heading3"/>
        <w:keepLines/>
        <w:widowControl w:val="0"/>
        <w:numPr>
          <w:ilvl w:val="2"/>
          <w:numId w:val="1"/>
        </w:numPr>
      </w:pPr>
      <w:r>
        <w:t xml:space="preserve">Where piping or ductwork penetrate rated floor, ceiling, or wall, close off space between </w:t>
      </w:r>
      <w:proofErr w:type="gramStart"/>
      <w:r>
        <w:t>pipe</w:t>
      </w:r>
      <w:proofErr w:type="gramEnd"/>
      <w:r>
        <w:t xml:space="preserve"> or duct with appropriate fire rated sealant, insulation, putty or compound.  Refer to the Drawings for fire/smoke rated wall locations and the appropriate ratings.</w:t>
      </w:r>
    </w:p>
    <w:p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rsidR="007244B9" w:rsidRDefault="007244B9" w:rsidP="007244B9">
      <w:pPr>
        <w:pStyle w:val="Heading3"/>
        <w:keepLines/>
        <w:widowControl w:val="0"/>
        <w:numPr>
          <w:ilvl w:val="2"/>
          <w:numId w:val="1"/>
        </w:numPr>
      </w:pPr>
      <w:r>
        <w:t>Install chrome plated steel escutcheons on piping at finished surfaces.</w:t>
      </w:r>
    </w:p>
    <w:p w:rsidR="007244B9" w:rsidRDefault="007244B9" w:rsidP="007244B9">
      <w:pPr>
        <w:pStyle w:val="Heading3"/>
        <w:keepLines/>
        <w:widowControl w:val="0"/>
        <w:numPr>
          <w:ilvl w:val="2"/>
          <w:numId w:val="1"/>
        </w:numPr>
      </w:pPr>
      <w:r>
        <w:lastRenderedPageBreak/>
        <w:t>Provide mechanical seals and sleeves through exterior wall and floor penetrations and 3 hour or higher fire rated partitions.</w:t>
      </w:r>
    </w:p>
    <w:p w:rsidR="00D7359C" w:rsidRDefault="00D7359C" w:rsidP="007244B9">
      <w:pPr>
        <w:pStyle w:val="Heading3"/>
        <w:keepLines/>
        <w:widowControl w:val="0"/>
        <w:numPr>
          <w:ilvl w:val="2"/>
          <w:numId w:val="1"/>
        </w:numPr>
      </w:pPr>
      <w:proofErr w:type="gramStart"/>
      <w:r>
        <w:t>All ductwork through exterior walls to be installed with flashing and counter flashing.</w:t>
      </w:r>
      <w:proofErr w:type="gramEnd"/>
      <w:r>
        <w:t xml:space="preserve">  </w:t>
      </w:r>
    </w:p>
    <w:p w:rsidR="007244B9" w:rsidRDefault="007244B9" w:rsidP="007244B9">
      <w:pPr>
        <w:pStyle w:val="Heading2"/>
        <w:keepLines/>
        <w:widowControl w:val="0"/>
        <w:numPr>
          <w:ilvl w:val="1"/>
          <w:numId w:val="1"/>
        </w:numPr>
      </w:pPr>
      <w:r>
        <w:t>HANGER SCHEDULES</w:t>
      </w:r>
    </w:p>
    <w:p w:rsidR="007244B9" w:rsidRDefault="007244B9" w:rsidP="007244B9">
      <w:pPr>
        <w:pStyle w:val="Heading3"/>
        <w:keepLines/>
        <w:numPr>
          <w:ilvl w:val="2"/>
          <w:numId w:val="1"/>
        </w:numPr>
      </w:pPr>
      <w:proofErr w:type="gramStart"/>
      <w:r>
        <w:t>Reference International Plumbing Code and International Mechanical Code where applicable.</w:t>
      </w:r>
      <w:proofErr w:type="gramEnd"/>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tabs>
          <w:tab w:val="left" w:pos="1296"/>
          <w:tab w:val="left" w:pos="3456"/>
          <w:tab w:val="left" w:pos="4960"/>
          <w:tab w:val="left" w:pos="5616"/>
          <w:tab w:val="left" w:pos="7776"/>
        </w:tabs>
        <w:jc w:val="both"/>
      </w:pPr>
      <w:r>
        <w:t>END OF SECTION 23 05 29</w: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142" w:rsidRDefault="00F761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rsidTr="0015127D">
      <w:trPr>
        <w:jc w:val="center"/>
      </w:trPr>
      <w:tc>
        <w:tcPr>
          <w:tcW w:w="3168" w:type="dxa"/>
        </w:tcPr>
        <w:p w:rsidR="00F76142" w:rsidRDefault="00F76142" w:rsidP="00063DAF">
          <w:pPr>
            <w:pStyle w:val="Footer"/>
            <w:tabs>
              <w:tab w:val="clear" w:pos="8640"/>
              <w:tab w:val="right" w:pos="10080"/>
            </w:tabs>
            <w:rPr>
              <w:sz w:val="16"/>
              <w:szCs w:val="16"/>
            </w:rPr>
          </w:pPr>
          <w:r w:rsidRPr="00D94A10">
            <w:rPr>
              <w:sz w:val="16"/>
              <w:szCs w:val="16"/>
            </w:rPr>
            <w:t>University of Nebraska - Lincoln</w:t>
          </w:r>
        </w:p>
      </w:tc>
      <w:tc>
        <w:tcPr>
          <w:tcW w:w="3150" w:type="dxa"/>
        </w:tcPr>
        <w:p w:rsidR="00F76142" w:rsidRDefault="00F76142" w:rsidP="00063DAF">
          <w:pPr>
            <w:pStyle w:val="Footer"/>
            <w:tabs>
              <w:tab w:val="clear" w:pos="8640"/>
              <w:tab w:val="right" w:pos="10080"/>
            </w:tabs>
            <w:jc w:val="center"/>
            <w:rPr>
              <w:sz w:val="16"/>
              <w:szCs w:val="16"/>
            </w:rPr>
          </w:pPr>
        </w:p>
      </w:tc>
      <w:tc>
        <w:tcPr>
          <w:tcW w:w="3618" w:type="dxa"/>
        </w:tcPr>
        <w:p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rsidTr="00063DAF">
      <w:trPr>
        <w:jc w:val="center"/>
      </w:trPr>
      <w:tc>
        <w:tcPr>
          <w:tcW w:w="3168" w:type="dxa"/>
        </w:tcPr>
        <w:p w:rsidR="00F76142" w:rsidRDefault="00F76142" w:rsidP="00063DAF">
          <w:pPr>
            <w:pStyle w:val="Footer"/>
            <w:tabs>
              <w:tab w:val="clear" w:pos="8640"/>
              <w:tab w:val="right" w:pos="10080"/>
            </w:tabs>
            <w:rPr>
              <w:sz w:val="16"/>
              <w:szCs w:val="16"/>
            </w:rPr>
          </w:pPr>
          <w:r w:rsidRPr="00D94A10">
            <w:rPr>
              <w:sz w:val="16"/>
              <w:szCs w:val="16"/>
            </w:rPr>
            <w:t xml:space="preserve">Revised </w:t>
          </w:r>
          <w:r w:rsidR="00205E88" w:rsidRPr="00205E88">
            <w:rPr>
              <w:sz w:val="16"/>
              <w:szCs w:val="16"/>
            </w:rPr>
            <w:t>7/1/2014</w:t>
          </w:r>
          <w:bookmarkStart w:id="0" w:name="_GoBack"/>
          <w:bookmarkEnd w:id="0"/>
        </w:p>
      </w:tc>
      <w:tc>
        <w:tcPr>
          <w:tcW w:w="3150" w:type="dxa"/>
        </w:tcPr>
        <w:p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05E8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05E88">
            <w:rPr>
              <w:rStyle w:val="PageNumber"/>
              <w:rFonts w:cs="Arial"/>
              <w:noProof/>
              <w:sz w:val="16"/>
              <w:szCs w:val="16"/>
            </w:rPr>
            <w:t>8</w:t>
          </w:r>
          <w:r w:rsidRPr="00D94A10">
            <w:rPr>
              <w:rStyle w:val="PageNumber"/>
              <w:rFonts w:cs="Arial"/>
              <w:sz w:val="16"/>
              <w:szCs w:val="16"/>
            </w:rPr>
            <w:fldChar w:fldCharType="end"/>
          </w:r>
        </w:p>
      </w:tc>
    </w:tr>
  </w:tbl>
  <w:p w:rsidR="00F76142" w:rsidRPr="003C6303" w:rsidRDefault="00F76142" w:rsidP="003C63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142" w:rsidRDefault="00F761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142" w:rsidRDefault="00F7614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850" w:rsidRDefault="006E2850" w:rsidP="00FE2230">
    <w:pPr>
      <w:keepLines/>
      <w:widowControl w:val="0"/>
      <w:tabs>
        <w:tab w:val="center" w:pos="4680"/>
        <w:tab w:val="left" w:pos="7776"/>
      </w:tabs>
      <w:spacing w:after="240"/>
      <w:jc w:val="both"/>
    </w:pPr>
    <w:r>
      <w:rPr>
        <w:b/>
      </w:rPr>
      <w:t>SECTION 23 05 29 – HVAC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142" w:rsidRDefault="00F76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11329E"/>
    <w:rsid w:val="00133302"/>
    <w:rsid w:val="0015127D"/>
    <w:rsid w:val="00152F22"/>
    <w:rsid w:val="001572B0"/>
    <w:rsid w:val="001670DA"/>
    <w:rsid w:val="0018413A"/>
    <w:rsid w:val="001E644B"/>
    <w:rsid w:val="001E7A63"/>
    <w:rsid w:val="00205E88"/>
    <w:rsid w:val="002332D1"/>
    <w:rsid w:val="00234228"/>
    <w:rsid w:val="00244802"/>
    <w:rsid w:val="00245CFA"/>
    <w:rsid w:val="002478EF"/>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7496"/>
    <w:rsid w:val="003E2EE5"/>
    <w:rsid w:val="00401244"/>
    <w:rsid w:val="00412818"/>
    <w:rsid w:val="004334B1"/>
    <w:rsid w:val="00441A40"/>
    <w:rsid w:val="004429B9"/>
    <w:rsid w:val="00452F67"/>
    <w:rsid w:val="004549B0"/>
    <w:rsid w:val="00473558"/>
    <w:rsid w:val="0048323B"/>
    <w:rsid w:val="00484BD9"/>
    <w:rsid w:val="004958CD"/>
    <w:rsid w:val="00496D56"/>
    <w:rsid w:val="00497904"/>
    <w:rsid w:val="004A1830"/>
    <w:rsid w:val="004A22C5"/>
    <w:rsid w:val="004A46CB"/>
    <w:rsid w:val="004A544E"/>
    <w:rsid w:val="004B5378"/>
    <w:rsid w:val="00500609"/>
    <w:rsid w:val="00500883"/>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2850"/>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A539D"/>
    <w:rsid w:val="008C4887"/>
    <w:rsid w:val="008D1B05"/>
    <w:rsid w:val="008F153A"/>
    <w:rsid w:val="00914745"/>
    <w:rsid w:val="009235A4"/>
    <w:rsid w:val="009237E6"/>
    <w:rsid w:val="00924939"/>
    <w:rsid w:val="0094054F"/>
    <w:rsid w:val="009647E9"/>
    <w:rsid w:val="00967FE6"/>
    <w:rsid w:val="009841EC"/>
    <w:rsid w:val="009C2024"/>
    <w:rsid w:val="009D5411"/>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24304"/>
    <w:rsid w:val="00F273B5"/>
    <w:rsid w:val="00F27B24"/>
    <w:rsid w:val="00F322F0"/>
    <w:rsid w:val="00F34A26"/>
    <w:rsid w:val="00F35485"/>
    <w:rsid w:val="00F37033"/>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A523B-6DBC-4538-AC9B-B4DD561BF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38</TotalTime>
  <Pages>8</Pages>
  <Words>2514</Words>
  <Characters>13687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Setup</cp:lastModifiedBy>
  <cp:revision>1</cp:revision>
  <cp:lastPrinted>2009-03-05T22:14:00Z</cp:lastPrinted>
  <dcterms:created xsi:type="dcterms:W3CDTF">2013-01-17T19:41:00Z</dcterms:created>
  <dcterms:modified xsi:type="dcterms:W3CDTF">2014-05-27T19:56:00Z</dcterms:modified>
  <cp:version>1</cp:version>
</cp:coreProperties>
</file>